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D064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D0649A" w:rsidRPr="00D064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D0649A" w:rsidRPr="00D0649A">
          <w:rPr>
            <w:rStyle w:val="aa"/>
          </w:rPr>
          <w:t>440052, г. Пенза, ул. Ново-Тамбовская, д.9;</w:t>
        </w:r>
        <w:r w:rsidR="00D0649A" w:rsidRPr="00D0649A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D0649A" w:rsidRPr="00D0649A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D0649A" w:rsidRPr="00D0649A">
          <w:rPr>
            <w:u w:val="single"/>
          </w:rPr>
          <w:t xml:space="preserve"> 11091/055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D0649A" w:rsidRPr="00D0649A">
          <w:rPr>
            <w:rStyle w:val="aa"/>
          </w:rPr>
          <w:t xml:space="preserve"> Директор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D0649A" w:rsidRPr="00D0649A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D0649A" w:rsidRPr="00D0649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6F582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F582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BA127C">
              <w:t>12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BA127C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BA127C">
              <w:t>32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064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F582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F5825" w:rsidRPr="00F912F0">
            <w:rPr>
              <w:rStyle w:val="ad"/>
              <w:sz w:val="20"/>
              <w:szCs w:val="20"/>
            </w:rPr>
            <w:fldChar w:fldCharType="separate"/>
          </w:r>
          <w:r w:rsidR="00D0649A">
            <w:rPr>
              <w:rStyle w:val="ad"/>
              <w:noProof/>
              <w:sz w:val="20"/>
              <w:szCs w:val="20"/>
            </w:rPr>
            <w:t>1</w:t>
          </w:r>
          <w:r w:rsidR="006F582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0649A" w:rsidRPr="00D0649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A7FE7D9D0FA48C6A7483BF2A9BA8BC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5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9C68AF548043E18411F6D0296D64F7"/>
    <w:docVar w:name="rm_id" w:val="210"/>
    <w:docVar w:name="rm_name" w:val=" Директор "/>
    <w:docVar w:name="rm_number" w:val=" 11091/05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90199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4A1"/>
    <w:rsid w:val="005B466C"/>
    <w:rsid w:val="005B7FE8"/>
    <w:rsid w:val="005C0A9A"/>
    <w:rsid w:val="005C3618"/>
    <w:rsid w:val="005E714A"/>
    <w:rsid w:val="0069682B"/>
    <w:rsid w:val="006C28B3"/>
    <w:rsid w:val="006F5825"/>
    <w:rsid w:val="007049EB"/>
    <w:rsid w:val="00710271"/>
    <w:rsid w:val="00717C9F"/>
    <w:rsid w:val="007236AB"/>
    <w:rsid w:val="00754D38"/>
    <w:rsid w:val="0076042D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127C"/>
    <w:rsid w:val="00BA5029"/>
    <w:rsid w:val="00BC2F3C"/>
    <w:rsid w:val="00BC6BD1"/>
    <w:rsid w:val="00C02721"/>
    <w:rsid w:val="00CE3307"/>
    <w:rsid w:val="00D0649A"/>
    <w:rsid w:val="00D76DF8"/>
    <w:rsid w:val="00DB5302"/>
    <w:rsid w:val="00DD6B1F"/>
    <w:rsid w:val="00E124F4"/>
    <w:rsid w:val="00E36337"/>
    <w:rsid w:val="00EB1611"/>
    <w:rsid w:val="00EB72AD"/>
    <w:rsid w:val="00EC37A1"/>
    <w:rsid w:val="00EF3DC4"/>
    <w:rsid w:val="00EF4D4C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